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342C" w:rsidRDefault="006B342C" w:rsidP="006B342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KYLYNGHAM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6B342C" w:rsidRDefault="006B342C" w:rsidP="006B342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342C" w:rsidRDefault="006B342C" w:rsidP="006B342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342C" w:rsidRDefault="006B342C" w:rsidP="006B342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Apr.1418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the Guildhall,</w:t>
      </w:r>
    </w:p>
    <w:p w:rsidR="006B342C" w:rsidRDefault="006B342C" w:rsidP="006B342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London, into lands held by the late Sir John de </w:t>
      </w:r>
      <w:proofErr w:type="spellStart"/>
      <w:r>
        <w:rPr>
          <w:rFonts w:ascii="Times New Roman" w:hAnsi="Times New Roman" w:cs="Times New Roman"/>
          <w:sz w:val="24"/>
          <w:szCs w:val="24"/>
        </w:rPr>
        <w:t>Haryngton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6B342C" w:rsidRDefault="006B342C" w:rsidP="006B342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C2047A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21-63)</w:t>
      </w:r>
    </w:p>
    <w:p w:rsidR="006B342C" w:rsidRDefault="006B342C" w:rsidP="006B342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342C" w:rsidRDefault="006B342C" w:rsidP="006B342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6B342C" w:rsidRDefault="006B342C" w:rsidP="006B342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October 2015</w:t>
      </w:r>
      <w:bookmarkStart w:id="0" w:name="_GoBack"/>
      <w:bookmarkEnd w:id="0"/>
    </w:p>
    <w:sectPr w:rsidR="00DD5B8A" w:rsidRPr="006B34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342C" w:rsidRDefault="006B342C" w:rsidP="00564E3C">
      <w:pPr>
        <w:spacing w:after="0" w:line="240" w:lineRule="auto"/>
      </w:pPr>
      <w:r>
        <w:separator/>
      </w:r>
    </w:p>
  </w:endnote>
  <w:endnote w:type="continuationSeparator" w:id="0">
    <w:p w:rsidR="006B342C" w:rsidRDefault="006B342C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6B342C">
      <w:rPr>
        <w:rFonts w:ascii="Times New Roman" w:hAnsi="Times New Roman" w:cs="Times New Roman"/>
        <w:noProof/>
        <w:sz w:val="24"/>
        <w:szCs w:val="24"/>
      </w:rPr>
      <w:t>19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342C" w:rsidRDefault="006B342C" w:rsidP="00564E3C">
      <w:pPr>
        <w:spacing w:after="0" w:line="240" w:lineRule="auto"/>
      </w:pPr>
      <w:r>
        <w:separator/>
      </w:r>
    </w:p>
  </w:footnote>
  <w:footnote w:type="continuationSeparator" w:id="0">
    <w:p w:rsidR="006B342C" w:rsidRDefault="006B342C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342C"/>
    <w:rsid w:val="00372DC6"/>
    <w:rsid w:val="00564E3C"/>
    <w:rsid w:val="0064591D"/>
    <w:rsid w:val="006B342C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5A4285"/>
  <w15:chartTrackingRefBased/>
  <w15:docId w15:val="{79860B41-5F69-4DE1-B3FF-6EAD136E5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6B342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46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2015-10-19T21:13:00Z</dcterms:created>
  <dcterms:modified xsi:type="dcterms:W3CDTF">2015-10-19T21:13:00Z</dcterms:modified>
</cp:coreProperties>
</file>